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53BA" w14:textId="1E6D75CE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bookmarkStart w:id="1" w:name="_GoBack"/>
      <w:bookmarkEnd w:id="1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2266">
        <w:rPr>
          <w:b/>
          <w:bCs/>
          <w:noProof/>
          <w:sz w:val="24"/>
        </w:rPr>
        <w:t>SP-2317</w:t>
      </w:r>
      <w:r w:rsidR="006340B3" w:rsidRPr="00272266">
        <w:rPr>
          <w:b/>
          <w:bCs/>
          <w:noProof/>
          <w:sz w:val="24"/>
        </w:rPr>
        <w:t>22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3"/>
        <w:gridCol w:w="1128"/>
        <w:gridCol w:w="486"/>
        <w:gridCol w:w="477"/>
        <w:gridCol w:w="477"/>
        <w:gridCol w:w="1589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75DFEB8B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C0ED69E" w14:textId="2A5C1847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04C4636" w14:textId="1348C74F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3EB535A" w14:textId="09900F2E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2BF504C" w14:textId="10F9A8E8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</w:tbl>
    <w:p w14:paraId="54ECDA28" w14:textId="77777777" w:rsidR="0095018F" w:rsidRDefault="0095018F" w:rsidP="0095018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14:paraId="53038BF8" w14:textId="77777777" w:rsidTr="0027584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77777777" w:rsidR="00777453" w:rsidRPr="00C50F7C" w:rsidRDefault="00777453" w:rsidP="0027584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77453" w:rsidRPr="00C50F7C" w14:paraId="47BA6CC6" w14:textId="77777777" w:rsidTr="002758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77777777" w:rsidR="00777453" w:rsidRPr="00C50F7C" w:rsidRDefault="00777453" w:rsidP="0027584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77777777" w:rsidR="00777453" w:rsidRPr="00C50F7C" w:rsidRDefault="00777453" w:rsidP="0027584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7777777" w:rsidR="00777453" w:rsidRPr="00C50F7C" w:rsidRDefault="00777453" w:rsidP="0027584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77777777" w:rsidR="00777453" w:rsidRDefault="00777453" w:rsidP="0027584E">
            <w:pPr>
              <w:pStyle w:val="TAH"/>
            </w:pPr>
            <w:r>
              <w:t>Remarks</w:t>
            </w:r>
          </w:p>
        </w:tc>
      </w:tr>
      <w:tr w:rsidR="00777453" w:rsidRPr="006C2E80" w14:paraId="0216B24F" w14:textId="77777777" w:rsidTr="002758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21E11F4C" w:rsidR="00777453" w:rsidRPr="006C2E80" w:rsidRDefault="00777453" w:rsidP="0027584E">
            <w:pPr>
              <w:pStyle w:val="Guidance"/>
              <w:spacing w:after="0"/>
            </w:pPr>
            <w:r>
              <w:t>28.908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687E6EFD" w:rsidR="00777453" w:rsidRPr="006C2E80" w:rsidRDefault="00777453" w:rsidP="0027584E">
            <w:pPr>
              <w:pStyle w:val="Guidance"/>
              <w:spacing w:after="0"/>
            </w:pPr>
            <w:r>
              <w:t>Enhancement of the TR 28.908 in Rel-19 to capture the outcome of this study.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77777777" w:rsidR="00777453" w:rsidRPr="007F2221" w:rsidRDefault="00777453" w:rsidP="00777453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2EE2DC4D" w14:textId="6A3BB459" w:rsidR="00777453" w:rsidRPr="006C2E80" w:rsidRDefault="00777453" w:rsidP="00777453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DA82FC0" w:rsidR="00777453" w:rsidRPr="006C2E80" w:rsidRDefault="00777453" w:rsidP="0027584E">
            <w:pPr>
              <w:pStyle w:val="Guidance"/>
              <w:spacing w:after="0"/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4B022913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Hassan.Alkanani@EMEA.NEC.COM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proofErr w:type="spellStart"/>
            <w:r w:rsidRPr="00C84D24">
              <w:rPr>
                <w:rFonts w:hint="eastAsia"/>
              </w:rPr>
              <w:t>AsiaInfo</w:t>
            </w:r>
            <w:proofErr w:type="spellEnd"/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FD2A74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71EE2" w14:textId="77777777" w:rsidR="00FD2A74" w:rsidRDefault="00FD2A74">
      <w:r>
        <w:separator/>
      </w:r>
    </w:p>
  </w:endnote>
  <w:endnote w:type="continuationSeparator" w:id="0">
    <w:p w14:paraId="581629F0" w14:textId="77777777" w:rsidR="00FD2A74" w:rsidRDefault="00FD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E079B" w14:textId="77777777" w:rsidR="00FD2A74" w:rsidRDefault="00FD2A74">
      <w:r>
        <w:separator/>
      </w:r>
    </w:p>
  </w:footnote>
  <w:footnote w:type="continuationSeparator" w:id="0">
    <w:p w14:paraId="3B44CD42" w14:textId="77777777" w:rsidR="00FD2A74" w:rsidRDefault="00FD2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3F29"/>
    <w:rsid w:val="005167ED"/>
    <w:rsid w:val="00517F0E"/>
    <w:rsid w:val="00520B0A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00BD"/>
    <w:rsid w:val="00903371"/>
    <w:rsid w:val="00904E9D"/>
    <w:rsid w:val="00910009"/>
    <w:rsid w:val="00912143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31E7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35FF0-62C6-4FC8-83D9-50306503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9420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19</cp:revision>
  <cp:lastPrinted>2000-02-29T10:31:00Z</cp:lastPrinted>
  <dcterms:created xsi:type="dcterms:W3CDTF">2023-12-13T15:52:00Z</dcterms:created>
  <dcterms:modified xsi:type="dcterms:W3CDTF">2023-12-15T07:11:00Z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(3)ZTjerot3nJcS3qGHuxBL5bjQ3JJgCeVzdsnrtxhIvimF8SfAZr4OhgroN+yqFYTZd+rFcdgS
60zlbFt9w8TILQ6FM4Jh0zB646aawzM/+PfsL5cyABF/WWtHCT9Zc+c+JOLC6mzQO9mZnJod
a8bySa+sP1yyTJSzsfS+6homEzv479gxPUR1HQ5RSEEly/DLk10sr7RHUgXQhwN6jLhu1t+l
VwU6TpQyKIidYQrUfj</vt:lpwstr>
  </property>
  <property fmtid="{D5CDD505-2E9C-101B-9397-08002B2CF9AE}" pid="10" name="_2015_ms_pID_7253431">
    <vt:lpwstr>l9xWnHcxmu60/CFfMRw34rJFpZ6JdDWfF0bXJTcFvgp+sMHsWoxGhV
Z95e4ddsSiIQA1xSyRB6mgybThYOAIiHAY4m1TEia67sTHhEQqZ5dlNAIRNmWdoh5sRY99Wq
5ksRX/gDpFvRM1WLKZq5BWnGlE+Gm62bBIHf+Rdns8/3P2EC+8e57SdjowoEUaozHs0Vrg/a
h5RbH5SmRJiRvXvLkI55uFSJASB0eqqoAkZ+</vt:lpwstr>
  </property>
  <property fmtid="{D5CDD505-2E9C-101B-9397-08002B2CF9AE}" pid="11" name="_2015_ms_pID_7253432">
    <vt:lpwstr>RQ==</vt:lpwstr>
  </property>
</Properties>
</file>